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083FB" w14:textId="77777777" w:rsidR="001D263D" w:rsidRDefault="001D263D" w:rsidP="001D2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ELLYOT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24E41511" w14:textId="77777777" w:rsidR="001D263D" w:rsidRDefault="001D263D" w:rsidP="001D2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All Soul’s College, Oxford University.</w:t>
      </w:r>
    </w:p>
    <w:p w14:paraId="5D0901B2" w14:textId="77777777" w:rsidR="001D263D" w:rsidRDefault="001D263D" w:rsidP="001D263D">
      <w:pPr>
        <w:pStyle w:val="NoSpacing"/>
        <w:rPr>
          <w:rFonts w:cs="Times New Roman"/>
          <w:szCs w:val="24"/>
        </w:rPr>
      </w:pPr>
    </w:p>
    <w:p w14:paraId="3D92DF4F" w14:textId="77777777" w:rsidR="001D263D" w:rsidRDefault="001D263D" w:rsidP="001D263D">
      <w:pPr>
        <w:pStyle w:val="NoSpacing"/>
        <w:rPr>
          <w:rFonts w:cs="Times New Roman"/>
          <w:szCs w:val="24"/>
        </w:rPr>
      </w:pPr>
    </w:p>
    <w:p w14:paraId="468DA4C7" w14:textId="77777777" w:rsidR="001D263D" w:rsidRDefault="001D263D" w:rsidP="001D2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Proctor.</w:t>
      </w:r>
    </w:p>
    <w:p w14:paraId="42F74048" w14:textId="77777777" w:rsidR="001D263D" w:rsidRDefault="001D263D" w:rsidP="001D2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p.81)</w:t>
      </w:r>
    </w:p>
    <w:p w14:paraId="2269E9C4" w14:textId="77777777" w:rsidR="001D263D" w:rsidRDefault="001D263D" w:rsidP="001D263D">
      <w:pPr>
        <w:pStyle w:val="NoSpacing"/>
        <w:rPr>
          <w:rFonts w:cs="Times New Roman"/>
          <w:szCs w:val="24"/>
        </w:rPr>
      </w:pPr>
    </w:p>
    <w:p w14:paraId="5439D559" w14:textId="77777777" w:rsidR="001D263D" w:rsidRDefault="001D263D" w:rsidP="001D263D">
      <w:pPr>
        <w:pStyle w:val="NoSpacing"/>
        <w:rPr>
          <w:rFonts w:cs="Times New Roman"/>
          <w:szCs w:val="24"/>
        </w:rPr>
      </w:pPr>
    </w:p>
    <w:p w14:paraId="49BAACAB" w14:textId="77777777" w:rsidR="001D263D" w:rsidRDefault="001D263D" w:rsidP="001D2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November 2024</w:t>
      </w:r>
    </w:p>
    <w:p w14:paraId="3AFFEF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653F3" w14:textId="77777777" w:rsidR="001D263D" w:rsidRDefault="001D263D" w:rsidP="009139A6">
      <w:r>
        <w:separator/>
      </w:r>
    </w:p>
  </w:endnote>
  <w:endnote w:type="continuationSeparator" w:id="0">
    <w:p w14:paraId="714DC2A7" w14:textId="77777777" w:rsidR="001D263D" w:rsidRDefault="001D26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416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152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26E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1E4F3" w14:textId="77777777" w:rsidR="001D263D" w:rsidRDefault="001D263D" w:rsidP="009139A6">
      <w:r>
        <w:separator/>
      </w:r>
    </w:p>
  </w:footnote>
  <w:footnote w:type="continuationSeparator" w:id="0">
    <w:p w14:paraId="4615FD22" w14:textId="77777777" w:rsidR="001D263D" w:rsidRDefault="001D26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403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3BF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98C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63D"/>
    <w:rsid w:val="000666E0"/>
    <w:rsid w:val="001D263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F3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4987"/>
  <w15:chartTrackingRefBased/>
  <w15:docId w15:val="{0B767353-97A1-4CF8-B896-C7AF0F00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2024-11-17T21:25:00Z</dcterms:created>
  <dcterms:modified xsi:type="dcterms:W3CDTF">2024-11-17T21:27:00Z</dcterms:modified>
</cp:coreProperties>
</file>